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AA4D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CHILDERLEY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083D1F39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BE3799E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BD66CF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1DE6D3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F2CD50A" w14:textId="77777777" w:rsidR="005C0187" w:rsidRDefault="005C0187" w:rsidP="005C01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05F5B6CE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E72ABF7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3C063C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C80E08" w14:textId="77777777" w:rsidR="005C0187" w:rsidRDefault="005C0187" w:rsidP="005C01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2023</w:t>
      </w:r>
    </w:p>
    <w:p w14:paraId="4082E6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7E3E3" w14:textId="77777777" w:rsidR="005C0187" w:rsidRDefault="005C0187" w:rsidP="009139A6">
      <w:r>
        <w:separator/>
      </w:r>
    </w:p>
  </w:endnote>
  <w:endnote w:type="continuationSeparator" w:id="0">
    <w:p w14:paraId="491F62E5" w14:textId="77777777" w:rsidR="005C0187" w:rsidRDefault="005C01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8E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022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99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6BC06" w14:textId="77777777" w:rsidR="005C0187" w:rsidRDefault="005C0187" w:rsidP="009139A6">
      <w:r>
        <w:separator/>
      </w:r>
    </w:p>
  </w:footnote>
  <w:footnote w:type="continuationSeparator" w:id="0">
    <w:p w14:paraId="2D610363" w14:textId="77777777" w:rsidR="005C0187" w:rsidRDefault="005C01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11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51A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52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87"/>
    <w:rsid w:val="000666E0"/>
    <w:rsid w:val="002510B7"/>
    <w:rsid w:val="005C018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998D7"/>
  <w15:chartTrackingRefBased/>
  <w15:docId w15:val="{2485DE87-FE22-43C5-94BD-A909A9A1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18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2023-04-10T18:56:00Z</dcterms:created>
  <dcterms:modified xsi:type="dcterms:W3CDTF">2023-04-10T18:57:00Z</dcterms:modified>
</cp:coreProperties>
</file>